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B1" w:rsidRDefault="00CC3DB1" w:rsidP="005B08DC">
      <w:pPr>
        <w:jc w:val="center"/>
        <w:rPr>
          <w:b/>
          <w:sz w:val="24"/>
          <w:szCs w:val="24"/>
          <w:lang w:val="ru-RU"/>
        </w:rPr>
      </w:pPr>
    </w:p>
    <w:p w:rsidR="00CC3DB1" w:rsidRPr="00C73653" w:rsidRDefault="00CC3DB1" w:rsidP="005B08DC">
      <w:pPr>
        <w:jc w:val="center"/>
        <w:rPr>
          <w:b/>
          <w:sz w:val="24"/>
          <w:szCs w:val="24"/>
          <w:lang w:val="ru-RU"/>
        </w:rPr>
      </w:pPr>
      <w:r w:rsidRPr="00C73653">
        <w:rPr>
          <w:b/>
          <w:sz w:val="24"/>
          <w:szCs w:val="24"/>
          <w:lang w:val="ru-RU"/>
        </w:rPr>
        <w:t>Д Е К Л А Р А Ц И Я</w:t>
      </w:r>
    </w:p>
    <w:p w:rsidR="00CC3DB1" w:rsidRPr="00C73653" w:rsidRDefault="00CC3DB1" w:rsidP="005B08DC">
      <w:pPr>
        <w:jc w:val="center"/>
        <w:rPr>
          <w:sz w:val="24"/>
          <w:szCs w:val="24"/>
          <w:lang w:val="ru-RU"/>
        </w:rPr>
      </w:pPr>
      <w:r w:rsidRPr="00C73653">
        <w:rPr>
          <w:b/>
          <w:sz w:val="24"/>
          <w:szCs w:val="24"/>
          <w:lang w:val="ru-RU"/>
        </w:rPr>
        <w:t>по  чл. 47, ал.</w:t>
      </w:r>
      <w:r>
        <w:rPr>
          <w:b/>
          <w:sz w:val="24"/>
          <w:szCs w:val="24"/>
          <w:lang w:val="ru-RU"/>
        </w:rPr>
        <w:t>1, т.1, ал.2, т.5</w:t>
      </w:r>
      <w:r w:rsidRPr="00C73653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и ал.5, т.1 </w:t>
      </w:r>
      <w:r w:rsidRPr="00C73653">
        <w:rPr>
          <w:b/>
          <w:sz w:val="24"/>
          <w:szCs w:val="24"/>
          <w:lang w:val="ru-RU"/>
        </w:rPr>
        <w:t>от Закона за обществените поръчки</w:t>
      </w:r>
    </w:p>
    <w:p w:rsidR="00CC3DB1" w:rsidRDefault="00CC3DB1" w:rsidP="005B08DC">
      <w:pPr>
        <w:rPr>
          <w:b/>
          <w:sz w:val="24"/>
          <w:szCs w:val="24"/>
          <w:lang w:val="ru-RU" w:eastAsia="zh-CN"/>
        </w:rPr>
      </w:pPr>
    </w:p>
    <w:p w:rsidR="00CC3DB1" w:rsidRPr="00C73653" w:rsidRDefault="00CC3DB1" w:rsidP="005B08DC">
      <w:pPr>
        <w:rPr>
          <w:b/>
          <w:sz w:val="24"/>
          <w:szCs w:val="24"/>
          <w:lang w:val="ru-RU" w:eastAsia="zh-CN"/>
        </w:rPr>
      </w:pPr>
    </w:p>
    <w:p w:rsidR="00CC3DB1" w:rsidRDefault="00CC3DB1" w:rsidP="005B08DC">
      <w:pPr>
        <w:jc w:val="both"/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  <w:t xml:space="preserve"> Долуподписаният/ата..................</w:t>
      </w:r>
      <w:r w:rsidRPr="00C73653">
        <w:rPr>
          <w:sz w:val="24"/>
          <w:szCs w:val="24"/>
          <w:lang w:val="ru-RU" w:eastAsia="zh-CN"/>
        </w:rPr>
        <w:t>............................................................................................,</w:t>
      </w:r>
    </w:p>
    <w:p w:rsidR="00CC3DB1" w:rsidRDefault="00CC3DB1" w:rsidP="005B08DC">
      <w:pPr>
        <w:ind w:left="50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(трите имена)</w:t>
      </w:r>
    </w:p>
    <w:p w:rsidR="00CC3DB1" w:rsidRPr="00446AD1" w:rsidRDefault="00CC3DB1" w:rsidP="005B08DC">
      <w:pPr>
        <w:jc w:val="both"/>
        <w:rPr>
          <w:sz w:val="24"/>
          <w:szCs w:val="24"/>
          <w:lang w:val="ru-RU" w:eastAsia="zh-CN"/>
        </w:rPr>
      </w:pPr>
      <w:r w:rsidRPr="00446AD1">
        <w:rPr>
          <w:sz w:val="24"/>
          <w:szCs w:val="24"/>
          <w:lang w:eastAsia="zh-CN"/>
        </w:rPr>
        <w:t>ЕГН........................................., л.к. №...................................., издадена на ............................. от......................................., адрес:.............................................................,</w:t>
      </w:r>
    </w:p>
    <w:p w:rsidR="00CC3DB1" w:rsidRPr="00C73653" w:rsidRDefault="00CC3DB1" w:rsidP="005B08DC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в качеството си на ........................................................ на .....................................................</w:t>
      </w:r>
    </w:p>
    <w:p w:rsidR="00CC3DB1" w:rsidRPr="00C73653" w:rsidRDefault="00CC3DB1" w:rsidP="005B08DC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 xml:space="preserve">ЕИК ............................., </w:t>
      </w:r>
    </w:p>
    <w:p w:rsidR="00CC3DB1" w:rsidRPr="00C73653" w:rsidRDefault="00CC3DB1" w:rsidP="005B08DC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със седалище и адрес на управление ...................................................................................</w:t>
      </w:r>
    </w:p>
    <w:p w:rsidR="00CC3DB1" w:rsidRPr="00C73653" w:rsidRDefault="00CC3DB1" w:rsidP="005B08DC">
      <w:pPr>
        <w:jc w:val="center"/>
        <w:rPr>
          <w:sz w:val="24"/>
          <w:szCs w:val="24"/>
          <w:lang w:val="ru-RU" w:eastAsia="zh-CN"/>
        </w:rPr>
      </w:pPr>
    </w:p>
    <w:p w:rsidR="00CC3DB1" w:rsidRDefault="00CC3DB1" w:rsidP="005B08DC">
      <w:pPr>
        <w:jc w:val="center"/>
        <w:rPr>
          <w:b/>
          <w:sz w:val="24"/>
          <w:szCs w:val="24"/>
          <w:lang w:val="ru-RU" w:eastAsia="zh-CN"/>
        </w:rPr>
      </w:pPr>
    </w:p>
    <w:p w:rsidR="00CC3DB1" w:rsidRDefault="00CC3DB1" w:rsidP="005B08DC">
      <w:pPr>
        <w:jc w:val="center"/>
        <w:rPr>
          <w:b/>
          <w:sz w:val="24"/>
          <w:szCs w:val="24"/>
          <w:lang w:val="ru-RU" w:eastAsia="zh-CN"/>
        </w:rPr>
      </w:pPr>
      <w:r w:rsidRPr="00C73653">
        <w:rPr>
          <w:b/>
          <w:sz w:val="24"/>
          <w:szCs w:val="24"/>
          <w:lang w:val="ru-RU" w:eastAsia="zh-CN"/>
        </w:rPr>
        <w:t>ДЕКЛАРИРАМ:</w:t>
      </w:r>
    </w:p>
    <w:p w:rsidR="00CC3DB1" w:rsidRPr="00C73653" w:rsidRDefault="00CC3DB1" w:rsidP="005B08DC">
      <w:pPr>
        <w:jc w:val="center"/>
        <w:rPr>
          <w:b/>
          <w:sz w:val="24"/>
          <w:szCs w:val="24"/>
          <w:lang w:val="ru-RU" w:eastAsia="zh-CN"/>
        </w:rPr>
      </w:pPr>
    </w:p>
    <w:p w:rsidR="00CC3DB1" w:rsidRPr="00412832" w:rsidRDefault="00CC3DB1" w:rsidP="005B08DC">
      <w:pPr>
        <w:jc w:val="both"/>
        <w:rPr>
          <w:sz w:val="24"/>
          <w:szCs w:val="24"/>
          <w:lang w:val="ru-RU"/>
        </w:rPr>
      </w:pPr>
      <w:r w:rsidRPr="00F57B18">
        <w:rPr>
          <w:sz w:val="24"/>
          <w:szCs w:val="24"/>
          <w:lang w:val="ru-RU" w:eastAsia="zh-CN"/>
        </w:rPr>
        <w:tab/>
        <w:t xml:space="preserve">1. Не съм осъден/а с влязла в сила присъда </w:t>
      </w:r>
      <w:r w:rsidRPr="00F57B18">
        <w:rPr>
          <w:i/>
          <w:sz w:val="24"/>
          <w:szCs w:val="24"/>
          <w:lang w:val="ru-RU"/>
        </w:rPr>
        <w:t>(</w:t>
      </w:r>
      <w:r w:rsidRPr="00F57B18">
        <w:rPr>
          <w:i/>
          <w:sz w:val="24"/>
          <w:szCs w:val="24"/>
        </w:rPr>
        <w:t>С влязло в сила определение съм реабилитиран</w:t>
      </w:r>
      <w:r w:rsidRPr="00F57B18">
        <w:rPr>
          <w:sz w:val="24"/>
          <w:szCs w:val="24"/>
          <w:lang w:val="ru-RU"/>
        </w:rPr>
        <w:t>)</w:t>
      </w:r>
      <w:r>
        <w:rPr>
          <w:rStyle w:val="FootnoteReference"/>
          <w:sz w:val="24"/>
          <w:szCs w:val="24"/>
          <w:lang w:eastAsia="bg-BG"/>
        </w:rPr>
        <w:footnoteReference w:id="1"/>
      </w:r>
      <w:r w:rsidRPr="00F57B18">
        <w:rPr>
          <w:rStyle w:val="FootnoteReference"/>
          <w:sz w:val="24"/>
          <w:szCs w:val="24"/>
          <w:lang w:eastAsia="bg-BG"/>
        </w:rPr>
        <w:t xml:space="preserve"> </w:t>
      </w:r>
      <w:r w:rsidRPr="00F57B18">
        <w:rPr>
          <w:sz w:val="24"/>
          <w:szCs w:val="24"/>
        </w:rPr>
        <w:t>за</w:t>
      </w:r>
      <w:r w:rsidRPr="00F57B18">
        <w:rPr>
          <w:sz w:val="24"/>
          <w:szCs w:val="24"/>
          <w:lang w:val="ru-RU"/>
        </w:rPr>
        <w:t>:</w:t>
      </w:r>
    </w:p>
    <w:p w:rsidR="00CC3DB1" w:rsidRPr="00C73653" w:rsidRDefault="00CC3DB1" w:rsidP="005B08DC">
      <w:pPr>
        <w:ind w:left="5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1.1. престъпление против финансовата, данъчната или осигурителната система, включително изпиране на пари по чл.253 – чл.260 от Наказателния кодекс;</w:t>
      </w:r>
    </w:p>
    <w:p w:rsidR="00CC3DB1" w:rsidRPr="00C73653" w:rsidRDefault="00CC3DB1" w:rsidP="005B08DC">
      <w:pPr>
        <w:ind w:left="5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1.2. подкуп по чл.301 - чл.307 от Наказателния кодекс;</w:t>
      </w:r>
    </w:p>
    <w:p w:rsidR="00CC3DB1" w:rsidRPr="00C73653" w:rsidRDefault="00CC3DB1" w:rsidP="005B08DC">
      <w:pPr>
        <w:ind w:left="5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1.3. участие в организирана престъпна група по чл.321 - чл.321а от Наказателния кодекс;</w:t>
      </w:r>
    </w:p>
    <w:p w:rsidR="00CC3DB1" w:rsidRPr="00C73653" w:rsidRDefault="00CC3DB1" w:rsidP="005B08DC">
      <w:pPr>
        <w:ind w:left="5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1.4. престъпление против собствеността по чл.194 – чл.217 от Наказателния кодекс;</w:t>
      </w:r>
    </w:p>
    <w:p w:rsidR="00CC3DB1" w:rsidRPr="00B3065E" w:rsidRDefault="00CC3DB1" w:rsidP="005B08DC">
      <w:pPr>
        <w:ind w:left="5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1.5. престъпление против стопанството по чл.219 - чл. 252 от Наказателния кодекс;</w:t>
      </w:r>
    </w:p>
    <w:p w:rsidR="00CC3DB1" w:rsidRPr="00F57B18" w:rsidRDefault="00CC3DB1" w:rsidP="005B08DC">
      <w:pPr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ab/>
        <w:t>2.</w:t>
      </w:r>
      <w:r w:rsidRPr="00F57B1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Не съм осъждан</w:t>
      </w:r>
      <w:r w:rsidRPr="00CF7AE1">
        <w:rPr>
          <w:sz w:val="24"/>
          <w:szCs w:val="24"/>
          <w:lang w:eastAsia="zh-CN"/>
        </w:rPr>
        <w:t xml:space="preserve"> с влязла в сила присъда за престъпление</w:t>
      </w:r>
      <w:r>
        <w:rPr>
          <w:sz w:val="24"/>
          <w:szCs w:val="24"/>
          <w:lang w:eastAsia="zh-CN"/>
        </w:rPr>
        <w:t xml:space="preserve"> </w:t>
      </w:r>
      <w:r w:rsidRPr="00CF7AE1">
        <w:rPr>
          <w:sz w:val="24"/>
          <w:szCs w:val="24"/>
          <w:lang w:eastAsia="zh-CN"/>
        </w:rPr>
        <w:t>по чл. 313 от Наказателния кодекс във връзка с провеждане на процедури за възлагане на</w:t>
      </w:r>
      <w:r>
        <w:rPr>
          <w:sz w:val="24"/>
          <w:szCs w:val="24"/>
          <w:lang w:eastAsia="zh-CN"/>
        </w:rPr>
        <w:t xml:space="preserve"> </w:t>
      </w:r>
      <w:r w:rsidRPr="00CF7AE1">
        <w:rPr>
          <w:sz w:val="24"/>
          <w:szCs w:val="24"/>
          <w:lang w:eastAsia="zh-CN"/>
        </w:rPr>
        <w:t>обществени поръчки</w:t>
      </w:r>
      <w:r>
        <w:rPr>
          <w:sz w:val="24"/>
          <w:szCs w:val="24"/>
          <w:lang w:eastAsia="zh-CN"/>
        </w:rPr>
        <w:t>.</w:t>
      </w:r>
    </w:p>
    <w:p w:rsidR="00CC3DB1" w:rsidRPr="00C73653" w:rsidRDefault="00CC3DB1" w:rsidP="005B08DC">
      <w:pPr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ab/>
        <w:t>3</w:t>
      </w:r>
      <w:r w:rsidRPr="00C73653">
        <w:rPr>
          <w:sz w:val="24"/>
          <w:szCs w:val="24"/>
          <w:lang w:eastAsia="zh-CN"/>
        </w:rPr>
        <w:t>. Не съм свързано лице по смисъла на §1, т. 23а от Допълнителните разпоредби на ЗОП с възложителя или със служители на ръководна длъжност в неговата организация.</w:t>
      </w:r>
    </w:p>
    <w:p w:rsidR="00CC3DB1" w:rsidRPr="00324356" w:rsidRDefault="00CC3DB1" w:rsidP="005B08DC">
      <w:pPr>
        <w:ind w:firstLine="540"/>
        <w:jc w:val="both"/>
        <w:rPr>
          <w:sz w:val="24"/>
          <w:szCs w:val="24"/>
          <w:lang w:eastAsia="zh-CN"/>
        </w:rPr>
      </w:pPr>
    </w:p>
    <w:p w:rsidR="00CC3DB1" w:rsidRPr="00C73653" w:rsidRDefault="00CC3DB1" w:rsidP="005B08DC">
      <w:pPr>
        <w:ind w:firstLine="720"/>
        <w:jc w:val="both"/>
        <w:rPr>
          <w:b/>
          <w:sz w:val="24"/>
          <w:szCs w:val="24"/>
          <w:lang w:eastAsia="zh-CN"/>
        </w:rPr>
      </w:pPr>
      <w:r w:rsidRPr="00C73653">
        <w:rPr>
          <w:b/>
          <w:sz w:val="24"/>
          <w:szCs w:val="24"/>
          <w:lang w:eastAsia="zh-CN"/>
        </w:rPr>
        <w:t>Задължавам се при промяна на посочените обстоятелства писмено да уведомя възложителя на обществената поръчка в 7-дневен срок от настъпването на съответната промяна.</w:t>
      </w:r>
    </w:p>
    <w:p w:rsidR="00CC3DB1" w:rsidRPr="00C73653" w:rsidRDefault="00CC3DB1" w:rsidP="005B08DC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ab/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CC3DB1" w:rsidRDefault="00CC3DB1" w:rsidP="005B08DC">
      <w:pPr>
        <w:tabs>
          <w:tab w:val="left" w:pos="5760"/>
        </w:tabs>
        <w:spacing w:before="120"/>
        <w:jc w:val="both"/>
        <w:rPr>
          <w:sz w:val="24"/>
          <w:szCs w:val="24"/>
          <w:lang w:val="ru-RU" w:eastAsia="zh-CN"/>
        </w:rPr>
      </w:pPr>
    </w:p>
    <w:p w:rsidR="00CC3DB1" w:rsidRPr="00C73653" w:rsidRDefault="00CC3DB1" w:rsidP="005B08DC">
      <w:pPr>
        <w:tabs>
          <w:tab w:val="left" w:pos="5760"/>
        </w:tabs>
        <w:spacing w:before="12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Дата: .....................</w:t>
      </w:r>
      <w:r w:rsidRPr="00C73653">
        <w:rPr>
          <w:sz w:val="24"/>
          <w:szCs w:val="24"/>
          <w:lang w:val="ru-RU" w:eastAsia="zh-CN"/>
        </w:rPr>
        <w:tab/>
        <w:t>Декларатор: ..............................</w:t>
      </w:r>
    </w:p>
    <w:p w:rsidR="00CC3DB1" w:rsidRPr="00C73653" w:rsidRDefault="00CC3DB1" w:rsidP="005B08DC">
      <w:pPr>
        <w:tabs>
          <w:tab w:val="left" w:pos="709"/>
        </w:tabs>
        <w:spacing w:before="120"/>
        <w:jc w:val="both"/>
        <w:rPr>
          <w:sz w:val="24"/>
          <w:szCs w:val="24"/>
          <w:lang w:eastAsia="zh-CN"/>
        </w:rPr>
      </w:pPr>
      <w:r w:rsidRPr="00C73653">
        <w:rPr>
          <w:sz w:val="24"/>
          <w:szCs w:val="24"/>
          <w:lang w:eastAsia="zh-CN"/>
        </w:rPr>
        <w:t>гр. ........................................</w:t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  <w:t>(подпис)</w:t>
      </w:r>
    </w:p>
    <w:p w:rsidR="00CC3DB1" w:rsidRDefault="00CC3DB1" w:rsidP="005B08DC">
      <w:pPr>
        <w:keepNext/>
        <w:widowControl w:val="0"/>
        <w:tabs>
          <w:tab w:val="left" w:pos="709"/>
        </w:tabs>
        <w:snapToGrid w:val="0"/>
        <w:spacing w:after="60"/>
        <w:jc w:val="right"/>
        <w:outlineLvl w:val="0"/>
        <w:rPr>
          <w:b/>
          <w:snapToGrid w:val="0"/>
          <w:w w:val="120"/>
          <w:kern w:val="32"/>
          <w:sz w:val="28"/>
          <w:lang w:val="ru-RU" w:eastAsia="zh-CN"/>
        </w:rPr>
      </w:pPr>
    </w:p>
    <w:p w:rsidR="00CC3DB1" w:rsidRDefault="00CC3DB1" w:rsidP="005B08DC">
      <w:pPr>
        <w:rPr>
          <w:sz w:val="28"/>
          <w:lang w:val="ru-RU" w:eastAsia="zh-CN"/>
        </w:rPr>
      </w:pPr>
    </w:p>
    <w:p w:rsidR="00CC3DB1" w:rsidRPr="00324356" w:rsidRDefault="00CC3DB1" w:rsidP="005B08DC">
      <w:pPr>
        <w:rPr>
          <w:sz w:val="28"/>
          <w:lang w:val="ru-RU" w:eastAsia="zh-CN"/>
        </w:rPr>
      </w:pPr>
    </w:p>
    <w:p w:rsidR="00CC3DB1" w:rsidRDefault="00CC3DB1" w:rsidP="009C0986">
      <w:pPr>
        <w:keepNext/>
        <w:widowControl w:val="0"/>
        <w:tabs>
          <w:tab w:val="left" w:pos="285"/>
          <w:tab w:val="left" w:pos="709"/>
        </w:tabs>
        <w:snapToGrid w:val="0"/>
        <w:spacing w:after="60"/>
        <w:outlineLvl w:val="0"/>
      </w:pPr>
      <w:r>
        <w:rPr>
          <w:sz w:val="28"/>
          <w:lang w:val="ru-RU" w:eastAsia="zh-CN"/>
        </w:rPr>
        <w:tab/>
      </w:r>
      <w:r w:rsidRPr="00324356">
        <w:rPr>
          <w:i/>
          <w:lang w:val="ru-RU" w:eastAsia="zh-CN"/>
        </w:rPr>
        <w:t>Забележка:В зависимост от правно организационната форма на участника, декларацията се представя от всяко едно от лицата посочени в чл.47, ал 4 от ЗОП.</w:t>
      </w:r>
      <w:r w:rsidRPr="00324356">
        <w:rPr>
          <w:i/>
          <w:sz w:val="28"/>
          <w:lang w:val="ru-RU" w:eastAsia="zh-CN"/>
        </w:rPr>
        <w:tab/>
      </w:r>
    </w:p>
    <w:sectPr w:rsidR="00CC3DB1" w:rsidSect="0048034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DB1" w:rsidRDefault="00CC3DB1" w:rsidP="005B08DC">
      <w:r>
        <w:separator/>
      </w:r>
    </w:p>
  </w:endnote>
  <w:endnote w:type="continuationSeparator" w:id="0">
    <w:p w:rsidR="00CC3DB1" w:rsidRDefault="00CC3DB1" w:rsidP="005B0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DB1" w:rsidRPr="008C7A8A" w:rsidRDefault="00CC3DB1" w:rsidP="005B08DC">
    <w:pPr>
      <w:pStyle w:val="Heading1"/>
      <w:ind w:left="0"/>
      <w:jc w:val="center"/>
      <w:rPr>
        <w:b w:val="0"/>
        <w:sz w:val="20"/>
      </w:rPr>
    </w:pPr>
    <w:r w:rsidRPr="008C7A8A">
      <w:rPr>
        <w:b w:val="0"/>
        <w:sz w:val="20"/>
      </w:rPr>
      <w:t>„Доставка на нова механизация и оборудване за нуждите на депо – Садината, район Кремиковци”</w:t>
    </w:r>
    <w:r w:rsidRPr="008C7A8A">
      <w:rPr>
        <w:b w:val="0"/>
        <w:sz w:val="20"/>
        <w:lang w:val="en-US"/>
      </w:rPr>
      <w:t>,</w:t>
    </w:r>
    <w:r w:rsidRPr="008C7A8A">
      <w:rPr>
        <w:b w:val="0"/>
        <w:sz w:val="20"/>
      </w:rPr>
      <w:t xml:space="preserve"> съгласно технически спесификации.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DB1" w:rsidRDefault="00CC3DB1" w:rsidP="005B08DC">
      <w:r>
        <w:separator/>
      </w:r>
    </w:p>
  </w:footnote>
  <w:footnote w:type="continuationSeparator" w:id="0">
    <w:p w:rsidR="00CC3DB1" w:rsidRDefault="00CC3DB1" w:rsidP="005B08DC">
      <w:r>
        <w:continuationSeparator/>
      </w:r>
    </w:p>
  </w:footnote>
  <w:footnote w:id="1">
    <w:p w:rsidR="00CC3DB1" w:rsidRDefault="00CC3DB1" w:rsidP="005B08DC">
      <w:pPr>
        <w:pStyle w:val="FootnoteText"/>
      </w:pPr>
      <w:r>
        <w:rPr>
          <w:rStyle w:val="FootnoteReference"/>
          <w:lang w:eastAsia="bg-BG"/>
        </w:rPr>
        <w:footnoteRef/>
      </w:r>
      <w:r>
        <w:t xml:space="preserve"> Оставя се вярното.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DB1" w:rsidRPr="00EB491A" w:rsidRDefault="00CC3DB1" w:rsidP="003D4134">
    <w:pPr>
      <w:keepNext/>
      <w:widowControl w:val="0"/>
      <w:tabs>
        <w:tab w:val="left" w:pos="709"/>
      </w:tabs>
      <w:snapToGrid w:val="0"/>
      <w:spacing w:after="60"/>
      <w:jc w:val="right"/>
      <w:outlineLvl w:val="0"/>
      <w:rPr>
        <w:b/>
        <w:bCs/>
        <w:i/>
        <w:caps/>
        <w:w w:val="120"/>
        <w:kern w:val="32"/>
        <w:lang w:val="ru-RU"/>
      </w:rPr>
    </w:pPr>
    <w:r w:rsidRPr="00EB491A">
      <w:rPr>
        <w:b/>
        <w:bCs/>
        <w:i/>
        <w:caps/>
        <w:w w:val="120"/>
        <w:kern w:val="32"/>
        <w:lang w:val="ru-RU"/>
      </w:rPr>
      <w:t>ОБРАЗЕЦ № 3</w:t>
    </w:r>
  </w:p>
  <w:p w:rsidR="00CC3DB1" w:rsidRDefault="00CC3DB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8DC"/>
    <w:rsid w:val="0004250B"/>
    <w:rsid w:val="002078CA"/>
    <w:rsid w:val="002C3A0F"/>
    <w:rsid w:val="00324356"/>
    <w:rsid w:val="003B0D82"/>
    <w:rsid w:val="003D14CB"/>
    <w:rsid w:val="003D4134"/>
    <w:rsid w:val="003F6552"/>
    <w:rsid w:val="00412832"/>
    <w:rsid w:val="004450DC"/>
    <w:rsid w:val="00446AD1"/>
    <w:rsid w:val="00480340"/>
    <w:rsid w:val="005B08DC"/>
    <w:rsid w:val="00714996"/>
    <w:rsid w:val="00735421"/>
    <w:rsid w:val="00766636"/>
    <w:rsid w:val="00816286"/>
    <w:rsid w:val="008C7A8A"/>
    <w:rsid w:val="009C0986"/>
    <w:rsid w:val="00A60952"/>
    <w:rsid w:val="00AA6F28"/>
    <w:rsid w:val="00B3065E"/>
    <w:rsid w:val="00BA620F"/>
    <w:rsid w:val="00C57B71"/>
    <w:rsid w:val="00C73653"/>
    <w:rsid w:val="00CB7752"/>
    <w:rsid w:val="00CC3DB1"/>
    <w:rsid w:val="00CF7AE1"/>
    <w:rsid w:val="00D10842"/>
    <w:rsid w:val="00D41F21"/>
    <w:rsid w:val="00E4598B"/>
    <w:rsid w:val="00EB491A"/>
    <w:rsid w:val="00EE7196"/>
    <w:rsid w:val="00F57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D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08DC"/>
    <w:pPr>
      <w:keepNext/>
      <w:ind w:left="5040" w:firstLine="720"/>
      <w:outlineLvl w:val="0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08DC"/>
    <w:rPr>
      <w:rFonts w:ascii="Times New Roman" w:hAnsi="Times New Roman" w:cs="Times New Roman"/>
      <w:b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9B0"/>
    <w:rPr>
      <w:rFonts w:ascii="Times New Roman" w:eastAsia="Times New Roman" w:hAnsi="Times New Roman"/>
      <w:sz w:val="0"/>
      <w:szCs w:val="0"/>
    </w:rPr>
  </w:style>
  <w:style w:type="paragraph" w:styleId="FootnoteText">
    <w:name w:val="footnote text"/>
    <w:basedOn w:val="Normal"/>
    <w:link w:val="FootnoteTextChar"/>
    <w:uiPriority w:val="99"/>
    <w:semiHidden/>
    <w:rsid w:val="005B08DC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08DC"/>
    <w:rPr>
      <w:rFonts w:ascii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rsid w:val="005B08DC"/>
    <w:rPr>
      <w:rFonts w:cs="Times New Roman"/>
      <w:vertAlign w:val="superscript"/>
      <w:lang w:val="bg-BG"/>
    </w:rPr>
  </w:style>
  <w:style w:type="paragraph" w:styleId="Header">
    <w:name w:val="header"/>
    <w:basedOn w:val="Normal"/>
    <w:link w:val="HeaderChar"/>
    <w:uiPriority w:val="99"/>
    <w:semiHidden/>
    <w:rsid w:val="005B08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B08DC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5B08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08DC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340</Words>
  <Characters>1940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2013-07-11T14:02:00Z</cp:lastPrinted>
  <dcterms:created xsi:type="dcterms:W3CDTF">2013-06-03T10:20:00Z</dcterms:created>
  <dcterms:modified xsi:type="dcterms:W3CDTF">2013-07-11T14:02:00Z</dcterms:modified>
</cp:coreProperties>
</file>